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3F" w:rsidRPr="006A1613" w:rsidRDefault="0056273F" w:rsidP="00B24FCF">
      <w:pPr>
        <w:jc w:val="right"/>
        <w:rPr>
          <w:rFonts w:ascii="Times New Roman" w:hAnsi="Times New Roman" w:cs="Times New Roman"/>
          <w:sz w:val="24"/>
          <w:szCs w:val="24"/>
        </w:rPr>
      </w:pPr>
      <w:r w:rsidRPr="006A161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6273F" w:rsidRDefault="0056273F" w:rsidP="00B24FC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56273F" w:rsidRPr="006A1613" w:rsidRDefault="0056273F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56273F" w:rsidRPr="006A1613" w:rsidRDefault="0056273F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От 11.11.2024 № 258</w:t>
      </w:r>
    </w:p>
    <w:p w:rsidR="0056273F" w:rsidRDefault="0056273F" w:rsidP="00B24F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6273F" w:rsidRPr="00BE67C9" w:rsidRDefault="0056273F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ИТОГИ</w:t>
      </w:r>
    </w:p>
    <w:p w:rsidR="0056273F" w:rsidRDefault="0056273F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</w:p>
    <w:p w:rsidR="0056273F" w:rsidRDefault="0056273F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Унечское городское поселение</w:t>
      </w:r>
    </w:p>
    <w:p w:rsidR="0056273F" w:rsidRPr="00BE67C9" w:rsidRDefault="0056273F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Брянской области за 9 месяцев 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56273F" w:rsidRDefault="0056273F" w:rsidP="000E2C6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62"/>
        <w:gridCol w:w="1520"/>
      </w:tblGrid>
      <w:tr w:rsidR="0056273F" w:rsidRPr="002751B1">
        <w:trPr>
          <w:trHeight w:val="630"/>
        </w:trPr>
        <w:tc>
          <w:tcPr>
            <w:tcW w:w="8662" w:type="dxa"/>
          </w:tcPr>
          <w:p w:rsidR="0056273F" w:rsidRPr="002751B1" w:rsidRDefault="0056273F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56273F" w:rsidRPr="002751B1" w:rsidRDefault="0056273F" w:rsidP="009961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56273F" w:rsidRPr="002751B1">
        <w:trPr>
          <w:trHeight w:val="288"/>
        </w:trPr>
        <w:tc>
          <w:tcPr>
            <w:tcW w:w="8662" w:type="dxa"/>
          </w:tcPr>
          <w:p w:rsidR="0056273F" w:rsidRPr="002751B1" w:rsidRDefault="0056273F" w:rsidP="001644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01.01.2024)</w:t>
            </w:r>
          </w:p>
        </w:tc>
        <w:tc>
          <w:tcPr>
            <w:tcW w:w="1520" w:type="dxa"/>
          </w:tcPr>
          <w:p w:rsidR="0056273F" w:rsidRPr="002751B1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73F" w:rsidRPr="00483293">
        <w:trPr>
          <w:trHeight w:val="263"/>
        </w:trPr>
        <w:tc>
          <w:tcPr>
            <w:tcW w:w="8662" w:type="dxa"/>
          </w:tcPr>
          <w:p w:rsidR="0056273F" w:rsidRPr="00483293" w:rsidRDefault="0056273F" w:rsidP="00C0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районе (человек)</w:t>
            </w:r>
          </w:p>
        </w:tc>
        <w:tc>
          <w:tcPr>
            <w:tcW w:w="1520" w:type="dxa"/>
            <w:vAlign w:val="center"/>
          </w:tcPr>
          <w:p w:rsidR="0056273F" w:rsidRPr="00483293" w:rsidRDefault="0056273F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23673</w:t>
            </w:r>
          </w:p>
        </w:tc>
      </w:tr>
      <w:tr w:rsidR="0056273F" w:rsidRPr="00483293">
        <w:trPr>
          <w:trHeight w:val="268"/>
        </w:trPr>
        <w:tc>
          <w:tcPr>
            <w:tcW w:w="8662" w:type="dxa"/>
          </w:tcPr>
          <w:p w:rsidR="0056273F" w:rsidRPr="00483293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56273F" w:rsidRPr="003F7B01" w:rsidRDefault="0056273F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56273F" w:rsidRPr="00483293">
        <w:trPr>
          <w:trHeight w:val="271"/>
        </w:trPr>
        <w:tc>
          <w:tcPr>
            <w:tcW w:w="8662" w:type="dxa"/>
          </w:tcPr>
          <w:p w:rsidR="0056273F" w:rsidRPr="00483293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56273F" w:rsidRPr="003F7B01" w:rsidRDefault="0056273F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56273F" w:rsidRPr="00483293">
        <w:trPr>
          <w:trHeight w:val="262"/>
        </w:trPr>
        <w:tc>
          <w:tcPr>
            <w:tcW w:w="8662" w:type="dxa"/>
          </w:tcPr>
          <w:p w:rsidR="0056273F" w:rsidRPr="00483293" w:rsidRDefault="0056273F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56273F" w:rsidRPr="003F7B01" w:rsidRDefault="0056273F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56273F" w:rsidRPr="00483293">
        <w:trPr>
          <w:trHeight w:val="251"/>
        </w:trPr>
        <w:tc>
          <w:tcPr>
            <w:tcW w:w="8662" w:type="dxa"/>
          </w:tcPr>
          <w:p w:rsidR="0056273F" w:rsidRPr="00483293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  <w:bookmarkStart w:id="0" w:name="_GoBack"/>
            <w:bookmarkEnd w:id="0"/>
          </w:p>
        </w:tc>
        <w:tc>
          <w:tcPr>
            <w:tcW w:w="1520" w:type="dxa"/>
            <w:vAlign w:val="center"/>
          </w:tcPr>
          <w:p w:rsidR="0056273F" w:rsidRPr="003F7B01" w:rsidRDefault="0056273F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56273F" w:rsidRPr="00483293">
        <w:trPr>
          <w:trHeight w:val="256"/>
        </w:trPr>
        <w:tc>
          <w:tcPr>
            <w:tcW w:w="8662" w:type="dxa"/>
          </w:tcPr>
          <w:p w:rsidR="0056273F" w:rsidRPr="00483293" w:rsidRDefault="0056273F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56273F" w:rsidRPr="003F7B01" w:rsidRDefault="0056273F" w:rsidP="00DC4B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273F" w:rsidRPr="00483293">
        <w:trPr>
          <w:trHeight w:val="750"/>
        </w:trPr>
        <w:tc>
          <w:tcPr>
            <w:tcW w:w="8662" w:type="dxa"/>
            <w:vAlign w:val="bottom"/>
          </w:tcPr>
          <w:p w:rsidR="0056273F" w:rsidRPr="00483293" w:rsidRDefault="0056273F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(январь - сентябрь)</w:t>
            </w: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3F7B01" w:rsidRDefault="0056273F" w:rsidP="00BE67C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3035,7</w:t>
            </w:r>
          </w:p>
        </w:tc>
      </w:tr>
      <w:tr w:rsidR="0056273F" w:rsidRPr="002246C0">
        <w:trPr>
          <w:trHeight w:val="240"/>
        </w:trPr>
        <w:tc>
          <w:tcPr>
            <w:tcW w:w="8662" w:type="dxa"/>
            <w:vAlign w:val="bottom"/>
          </w:tcPr>
          <w:p w:rsidR="0056273F" w:rsidRPr="00483293" w:rsidRDefault="0056273F" w:rsidP="007862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2246C0" w:rsidRDefault="0056273F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56273F" w:rsidRPr="00483293">
        <w:trPr>
          <w:trHeight w:val="240"/>
        </w:trPr>
        <w:tc>
          <w:tcPr>
            <w:tcW w:w="8662" w:type="dxa"/>
            <w:vAlign w:val="bottom"/>
          </w:tcPr>
          <w:p w:rsidR="0056273F" w:rsidRPr="00483293" w:rsidRDefault="0056273F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3F7B01" w:rsidRDefault="0056273F" w:rsidP="00C0100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273F" w:rsidRPr="00483293">
        <w:trPr>
          <w:trHeight w:val="394"/>
        </w:trPr>
        <w:tc>
          <w:tcPr>
            <w:tcW w:w="8662" w:type="dxa"/>
          </w:tcPr>
          <w:p w:rsidR="0056273F" w:rsidRPr="00483293" w:rsidRDefault="0056273F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283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1290,3</w:t>
            </w:r>
          </w:p>
        </w:tc>
      </w:tr>
      <w:tr w:rsidR="0056273F" w:rsidRPr="00483293">
        <w:trPr>
          <w:trHeight w:val="181"/>
        </w:trPr>
        <w:tc>
          <w:tcPr>
            <w:tcW w:w="8662" w:type="dxa"/>
          </w:tcPr>
          <w:p w:rsidR="0056273F" w:rsidRPr="00483293" w:rsidRDefault="0056273F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80,3</w:t>
            </w:r>
          </w:p>
        </w:tc>
      </w:tr>
      <w:tr w:rsidR="0056273F" w:rsidRPr="00483293">
        <w:trPr>
          <w:trHeight w:val="181"/>
        </w:trPr>
        <w:tc>
          <w:tcPr>
            <w:tcW w:w="8662" w:type="dxa"/>
          </w:tcPr>
          <w:p w:rsidR="0056273F" w:rsidRPr="00A162A2" w:rsidRDefault="0056273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56273F" w:rsidRPr="00483293">
        <w:trPr>
          <w:trHeight w:val="181"/>
        </w:trPr>
        <w:tc>
          <w:tcPr>
            <w:tcW w:w="8662" w:type="dxa"/>
          </w:tcPr>
          <w:p w:rsidR="0056273F" w:rsidRPr="00A162A2" w:rsidRDefault="0056273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</w:tr>
      <w:tr w:rsidR="0056273F" w:rsidRPr="00483293">
        <w:trPr>
          <w:trHeight w:val="181"/>
        </w:trPr>
        <w:tc>
          <w:tcPr>
            <w:tcW w:w="8662" w:type="dxa"/>
          </w:tcPr>
          <w:p w:rsidR="0056273F" w:rsidRPr="00A162A2" w:rsidRDefault="0056273F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73F" w:rsidRPr="00483293">
        <w:trPr>
          <w:trHeight w:val="181"/>
        </w:trPr>
        <w:tc>
          <w:tcPr>
            <w:tcW w:w="8662" w:type="dxa"/>
          </w:tcPr>
          <w:p w:rsidR="0056273F" w:rsidRPr="00A162A2" w:rsidRDefault="0056273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73F" w:rsidRPr="00483293">
        <w:trPr>
          <w:trHeight w:val="317"/>
        </w:trPr>
        <w:tc>
          <w:tcPr>
            <w:tcW w:w="8662" w:type="dxa"/>
          </w:tcPr>
          <w:p w:rsidR="0056273F" w:rsidRPr="00483293" w:rsidRDefault="0056273F" w:rsidP="008850E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поселения</w:t>
            </w:r>
          </w:p>
        </w:tc>
        <w:tc>
          <w:tcPr>
            <w:tcW w:w="1520" w:type="dxa"/>
            <w:vAlign w:val="center"/>
          </w:tcPr>
          <w:p w:rsidR="0056273F" w:rsidRPr="003F7B01" w:rsidRDefault="0056273F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273F" w:rsidRPr="00483293">
        <w:trPr>
          <w:trHeight w:val="317"/>
        </w:trPr>
        <w:tc>
          <w:tcPr>
            <w:tcW w:w="8662" w:type="dxa"/>
          </w:tcPr>
          <w:p w:rsidR="0056273F" w:rsidRPr="00D82D9F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156311,4</w:t>
            </w:r>
          </w:p>
        </w:tc>
      </w:tr>
      <w:tr w:rsidR="0056273F" w:rsidRPr="00483293">
        <w:trPr>
          <w:trHeight w:val="317"/>
        </w:trPr>
        <w:tc>
          <w:tcPr>
            <w:tcW w:w="8662" w:type="dxa"/>
          </w:tcPr>
          <w:p w:rsidR="0056273F" w:rsidRPr="00D82D9F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BE6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49498,5</w:t>
            </w:r>
          </w:p>
        </w:tc>
      </w:tr>
      <w:tr w:rsidR="0056273F" w:rsidRPr="00483293">
        <w:trPr>
          <w:trHeight w:val="317"/>
        </w:trPr>
        <w:tc>
          <w:tcPr>
            <w:tcW w:w="8662" w:type="dxa"/>
          </w:tcPr>
          <w:p w:rsidR="0056273F" w:rsidRPr="00D82D9F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47097,1</w:t>
            </w:r>
          </w:p>
        </w:tc>
      </w:tr>
      <w:tr w:rsidR="0056273F" w:rsidRPr="00483293">
        <w:trPr>
          <w:trHeight w:val="317"/>
        </w:trPr>
        <w:tc>
          <w:tcPr>
            <w:tcW w:w="8662" w:type="dxa"/>
          </w:tcPr>
          <w:p w:rsidR="0056273F" w:rsidRPr="00D82D9F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56273F" w:rsidRPr="00557CCA" w:rsidRDefault="00562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2401,4</w:t>
            </w:r>
          </w:p>
        </w:tc>
      </w:tr>
      <w:tr w:rsidR="0056273F" w:rsidRPr="00D82D9F">
        <w:trPr>
          <w:trHeight w:val="317"/>
        </w:trPr>
        <w:tc>
          <w:tcPr>
            <w:tcW w:w="8662" w:type="dxa"/>
          </w:tcPr>
          <w:p w:rsidR="0056273F" w:rsidRPr="00D82D9F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106812,9</w:t>
            </w:r>
          </w:p>
        </w:tc>
      </w:tr>
      <w:tr w:rsidR="0056273F" w:rsidRPr="00483293">
        <w:trPr>
          <w:trHeight w:val="317"/>
        </w:trPr>
        <w:tc>
          <w:tcPr>
            <w:tcW w:w="8662" w:type="dxa"/>
          </w:tcPr>
          <w:p w:rsidR="0056273F" w:rsidRPr="00D82D9F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177767,8</w:t>
            </w:r>
          </w:p>
        </w:tc>
      </w:tr>
      <w:tr w:rsidR="0056273F" w:rsidRPr="00483293">
        <w:trPr>
          <w:trHeight w:val="317"/>
        </w:trPr>
        <w:tc>
          <w:tcPr>
            <w:tcW w:w="8662" w:type="dxa"/>
          </w:tcPr>
          <w:p w:rsidR="0056273F" w:rsidRPr="00D82D9F" w:rsidRDefault="0056273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DA3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-21456,4</w:t>
            </w:r>
          </w:p>
        </w:tc>
      </w:tr>
      <w:tr w:rsidR="0056273F" w:rsidRPr="00483293">
        <w:trPr>
          <w:trHeight w:val="310"/>
        </w:trPr>
        <w:tc>
          <w:tcPr>
            <w:tcW w:w="8662" w:type="dxa"/>
          </w:tcPr>
          <w:p w:rsidR="0056273F" w:rsidRPr="00483293" w:rsidRDefault="0056273F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520" w:type="dxa"/>
            <w:vAlign w:val="center"/>
          </w:tcPr>
          <w:p w:rsidR="0056273F" w:rsidRPr="003F7B01" w:rsidRDefault="0056273F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273F" w:rsidRPr="00483293">
        <w:trPr>
          <w:trHeight w:val="307"/>
        </w:trPr>
        <w:tc>
          <w:tcPr>
            <w:tcW w:w="8662" w:type="dxa"/>
          </w:tcPr>
          <w:p w:rsidR="0056273F" w:rsidRPr="00EC17A4" w:rsidRDefault="0056273F" w:rsidP="00B03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(крупные и средние предприятия), руб.</w:t>
            </w:r>
          </w:p>
        </w:tc>
        <w:tc>
          <w:tcPr>
            <w:tcW w:w="1520" w:type="dxa"/>
            <w:vAlign w:val="center"/>
          </w:tcPr>
          <w:p w:rsidR="0056273F" w:rsidRPr="003F7B01" w:rsidRDefault="0056273F" w:rsidP="009558F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48533,2</w:t>
            </w:r>
          </w:p>
        </w:tc>
      </w:tr>
      <w:tr w:rsidR="0056273F" w:rsidRPr="00483293">
        <w:trPr>
          <w:trHeight w:val="266"/>
        </w:trPr>
        <w:tc>
          <w:tcPr>
            <w:tcW w:w="8662" w:type="dxa"/>
          </w:tcPr>
          <w:p w:rsidR="0056273F" w:rsidRPr="00EC17A4" w:rsidRDefault="0056273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</w:tr>
      <w:tr w:rsidR="0056273F" w:rsidRPr="00483293">
        <w:trPr>
          <w:trHeight w:val="367"/>
        </w:trPr>
        <w:tc>
          <w:tcPr>
            <w:tcW w:w="8662" w:type="dxa"/>
          </w:tcPr>
          <w:p w:rsidR="0056273F" w:rsidRDefault="0056273F" w:rsidP="00582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D10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по основным  социально-демографическим группам населения (согласно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Постановления Правительства Брянской области от 26.12.2023 N 718-п</w:t>
            </w:r>
          </w:p>
          <w:p w:rsidR="0056273F" w:rsidRPr="009521FF" w:rsidRDefault="0056273F" w:rsidP="00210B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"Об установлении величины прожиточного минимума на душу населения и по основным социально-демографическим группам населения в Брянской области на 2024 год")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DC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14217</w:t>
            </w:r>
          </w:p>
        </w:tc>
      </w:tr>
      <w:tr w:rsidR="0056273F" w:rsidRPr="00483293">
        <w:trPr>
          <w:trHeight w:val="367"/>
        </w:trPr>
        <w:tc>
          <w:tcPr>
            <w:tcW w:w="8662" w:type="dxa"/>
          </w:tcPr>
          <w:p w:rsidR="0056273F" w:rsidRPr="00E43D10" w:rsidRDefault="0056273F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трудоспособного населения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DC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15497</w:t>
            </w:r>
          </w:p>
        </w:tc>
      </w:tr>
      <w:tr w:rsidR="0056273F" w:rsidRPr="00483293">
        <w:trPr>
          <w:trHeight w:val="367"/>
        </w:trPr>
        <w:tc>
          <w:tcPr>
            <w:tcW w:w="8662" w:type="dxa"/>
          </w:tcPr>
          <w:p w:rsidR="0056273F" w:rsidRPr="00E43D10" w:rsidRDefault="0056273F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E27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12387</w:t>
            </w:r>
          </w:p>
        </w:tc>
      </w:tr>
      <w:tr w:rsidR="0056273F" w:rsidRPr="00483293">
        <w:trPr>
          <w:trHeight w:val="367"/>
        </w:trPr>
        <w:tc>
          <w:tcPr>
            <w:tcW w:w="8662" w:type="dxa"/>
          </w:tcPr>
          <w:p w:rsidR="0056273F" w:rsidRDefault="0056273F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56273F" w:rsidRPr="00557CCA" w:rsidRDefault="0056273F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14078</w:t>
            </w:r>
          </w:p>
        </w:tc>
      </w:tr>
      <w:tr w:rsidR="0056273F" w:rsidRPr="00483293">
        <w:trPr>
          <w:trHeight w:val="416"/>
        </w:trPr>
        <w:tc>
          <w:tcPr>
            <w:tcW w:w="8662" w:type="dxa"/>
          </w:tcPr>
          <w:p w:rsidR="0056273F" w:rsidRPr="00EC17A4" w:rsidRDefault="0056273F" w:rsidP="00D05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0F7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56273F" w:rsidRPr="00483293">
        <w:trPr>
          <w:trHeight w:val="182"/>
        </w:trPr>
        <w:tc>
          <w:tcPr>
            <w:tcW w:w="8662" w:type="dxa"/>
          </w:tcPr>
          <w:p w:rsidR="0056273F" w:rsidRPr="00EC17A4" w:rsidRDefault="0056273F" w:rsidP="0035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3A0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6273F" w:rsidRPr="00483293">
        <w:trPr>
          <w:trHeight w:val="300"/>
        </w:trPr>
        <w:tc>
          <w:tcPr>
            <w:tcW w:w="8662" w:type="dxa"/>
          </w:tcPr>
          <w:p w:rsidR="0056273F" w:rsidRPr="00483293" w:rsidRDefault="0056273F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56273F" w:rsidRPr="003F7B01" w:rsidRDefault="0056273F" w:rsidP="00C24E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273F" w:rsidRPr="00483293">
        <w:trPr>
          <w:trHeight w:val="300"/>
        </w:trPr>
        <w:tc>
          <w:tcPr>
            <w:tcW w:w="8662" w:type="dxa"/>
          </w:tcPr>
          <w:p w:rsidR="0056273F" w:rsidRPr="00724690" w:rsidRDefault="0056273F" w:rsidP="00F64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2576,1</w:t>
            </w:r>
          </w:p>
        </w:tc>
      </w:tr>
      <w:tr w:rsidR="0056273F" w:rsidRPr="00483293">
        <w:trPr>
          <w:trHeight w:val="300"/>
        </w:trPr>
        <w:tc>
          <w:tcPr>
            <w:tcW w:w="8662" w:type="dxa"/>
          </w:tcPr>
          <w:p w:rsidR="0056273F" w:rsidRPr="00724690" w:rsidRDefault="0056273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56273F" w:rsidRPr="00483293">
        <w:trPr>
          <w:trHeight w:val="575"/>
        </w:trPr>
        <w:tc>
          <w:tcPr>
            <w:tcW w:w="8662" w:type="dxa"/>
          </w:tcPr>
          <w:p w:rsidR="0056273F" w:rsidRPr="00724690" w:rsidRDefault="0056273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56273F" w:rsidRPr="00557CCA" w:rsidRDefault="0056273F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</w:tbl>
    <w:p w:rsidR="0056273F" w:rsidRPr="00483293" w:rsidRDefault="0056273F">
      <w:pPr>
        <w:rPr>
          <w:color w:val="FF0000"/>
          <w:sz w:val="24"/>
          <w:szCs w:val="24"/>
        </w:rPr>
      </w:pPr>
    </w:p>
    <w:sectPr w:rsidR="0056273F" w:rsidRPr="00483293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73F" w:rsidRDefault="0056273F" w:rsidP="00B24FCF">
      <w:r>
        <w:separator/>
      </w:r>
    </w:p>
  </w:endnote>
  <w:endnote w:type="continuationSeparator" w:id="1">
    <w:p w:rsidR="0056273F" w:rsidRDefault="0056273F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73F" w:rsidRDefault="0056273F" w:rsidP="00B24FCF">
      <w:r>
        <w:separator/>
      </w:r>
    </w:p>
  </w:footnote>
  <w:footnote w:type="continuationSeparator" w:id="1">
    <w:p w:rsidR="0056273F" w:rsidRDefault="0056273F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028F3"/>
    <w:rsid w:val="00013902"/>
    <w:rsid w:val="00021003"/>
    <w:rsid w:val="000215D7"/>
    <w:rsid w:val="00024F95"/>
    <w:rsid w:val="00070CB1"/>
    <w:rsid w:val="000803F3"/>
    <w:rsid w:val="00082CE6"/>
    <w:rsid w:val="000D7CBB"/>
    <w:rsid w:val="000E2C69"/>
    <w:rsid w:val="000F31AB"/>
    <w:rsid w:val="000F6E7D"/>
    <w:rsid w:val="000F757A"/>
    <w:rsid w:val="001059D5"/>
    <w:rsid w:val="00111395"/>
    <w:rsid w:val="00127340"/>
    <w:rsid w:val="00141CE6"/>
    <w:rsid w:val="00162C5A"/>
    <w:rsid w:val="001644C7"/>
    <w:rsid w:val="00172A21"/>
    <w:rsid w:val="00174021"/>
    <w:rsid w:val="00175217"/>
    <w:rsid w:val="00176AAF"/>
    <w:rsid w:val="00177FF2"/>
    <w:rsid w:val="00180CC4"/>
    <w:rsid w:val="00185EBC"/>
    <w:rsid w:val="00190527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0B03"/>
    <w:rsid w:val="002177BA"/>
    <w:rsid w:val="002246C0"/>
    <w:rsid w:val="00241A98"/>
    <w:rsid w:val="00242AA4"/>
    <w:rsid w:val="002662B5"/>
    <w:rsid w:val="002751B1"/>
    <w:rsid w:val="002836B6"/>
    <w:rsid w:val="0029006A"/>
    <w:rsid w:val="0029307B"/>
    <w:rsid w:val="00295E49"/>
    <w:rsid w:val="002B2A69"/>
    <w:rsid w:val="002C50C7"/>
    <w:rsid w:val="002D3665"/>
    <w:rsid w:val="002D4570"/>
    <w:rsid w:val="0034410F"/>
    <w:rsid w:val="00356CF6"/>
    <w:rsid w:val="003704BE"/>
    <w:rsid w:val="00380C8E"/>
    <w:rsid w:val="00385D16"/>
    <w:rsid w:val="00385DB2"/>
    <w:rsid w:val="00390204"/>
    <w:rsid w:val="00390B51"/>
    <w:rsid w:val="00391229"/>
    <w:rsid w:val="00394296"/>
    <w:rsid w:val="003958DE"/>
    <w:rsid w:val="00396D34"/>
    <w:rsid w:val="003A075C"/>
    <w:rsid w:val="003A3AAD"/>
    <w:rsid w:val="003A6505"/>
    <w:rsid w:val="003B03E4"/>
    <w:rsid w:val="003B4ECE"/>
    <w:rsid w:val="003C0C99"/>
    <w:rsid w:val="003C4105"/>
    <w:rsid w:val="003D722C"/>
    <w:rsid w:val="003F7B01"/>
    <w:rsid w:val="00420E7E"/>
    <w:rsid w:val="00437202"/>
    <w:rsid w:val="00462009"/>
    <w:rsid w:val="004634BA"/>
    <w:rsid w:val="004656CD"/>
    <w:rsid w:val="00475048"/>
    <w:rsid w:val="00480521"/>
    <w:rsid w:val="00483293"/>
    <w:rsid w:val="00483FC0"/>
    <w:rsid w:val="0048516B"/>
    <w:rsid w:val="004909B4"/>
    <w:rsid w:val="004C2448"/>
    <w:rsid w:val="004D2ED4"/>
    <w:rsid w:val="0051138F"/>
    <w:rsid w:val="005226FB"/>
    <w:rsid w:val="00524A80"/>
    <w:rsid w:val="0053086C"/>
    <w:rsid w:val="00535D5D"/>
    <w:rsid w:val="00536DA4"/>
    <w:rsid w:val="005467E7"/>
    <w:rsid w:val="00557CCA"/>
    <w:rsid w:val="0056273F"/>
    <w:rsid w:val="00573019"/>
    <w:rsid w:val="005821B6"/>
    <w:rsid w:val="005942B8"/>
    <w:rsid w:val="0059487A"/>
    <w:rsid w:val="00596D0B"/>
    <w:rsid w:val="005A08C1"/>
    <w:rsid w:val="005B3B9E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1188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7059D3"/>
    <w:rsid w:val="00712F98"/>
    <w:rsid w:val="007210E4"/>
    <w:rsid w:val="00723ED3"/>
    <w:rsid w:val="00724690"/>
    <w:rsid w:val="0072714A"/>
    <w:rsid w:val="00735C49"/>
    <w:rsid w:val="007423A8"/>
    <w:rsid w:val="007442C3"/>
    <w:rsid w:val="0074635A"/>
    <w:rsid w:val="00754B86"/>
    <w:rsid w:val="00760699"/>
    <w:rsid w:val="00766F64"/>
    <w:rsid w:val="007705B2"/>
    <w:rsid w:val="00786265"/>
    <w:rsid w:val="007B2345"/>
    <w:rsid w:val="007B25C0"/>
    <w:rsid w:val="007B3819"/>
    <w:rsid w:val="007B4B5B"/>
    <w:rsid w:val="007C08F4"/>
    <w:rsid w:val="007D4617"/>
    <w:rsid w:val="007E09FA"/>
    <w:rsid w:val="007E35EB"/>
    <w:rsid w:val="00811E56"/>
    <w:rsid w:val="00812A33"/>
    <w:rsid w:val="0081574D"/>
    <w:rsid w:val="00821F84"/>
    <w:rsid w:val="00825BA5"/>
    <w:rsid w:val="00836250"/>
    <w:rsid w:val="00846AE7"/>
    <w:rsid w:val="00852185"/>
    <w:rsid w:val="00860349"/>
    <w:rsid w:val="00867F99"/>
    <w:rsid w:val="00876BAA"/>
    <w:rsid w:val="0088145F"/>
    <w:rsid w:val="008850E8"/>
    <w:rsid w:val="00896038"/>
    <w:rsid w:val="00896FEE"/>
    <w:rsid w:val="008A5DF1"/>
    <w:rsid w:val="008B03B3"/>
    <w:rsid w:val="008C5983"/>
    <w:rsid w:val="008E2B7E"/>
    <w:rsid w:val="008F0288"/>
    <w:rsid w:val="008F68AA"/>
    <w:rsid w:val="00901439"/>
    <w:rsid w:val="00916196"/>
    <w:rsid w:val="00927BEB"/>
    <w:rsid w:val="009521FF"/>
    <w:rsid w:val="009558FB"/>
    <w:rsid w:val="00977DE5"/>
    <w:rsid w:val="00995525"/>
    <w:rsid w:val="00996125"/>
    <w:rsid w:val="009A3C65"/>
    <w:rsid w:val="009B1E07"/>
    <w:rsid w:val="009D0CB2"/>
    <w:rsid w:val="009E20D9"/>
    <w:rsid w:val="009F1328"/>
    <w:rsid w:val="009F4EFA"/>
    <w:rsid w:val="009F7CF3"/>
    <w:rsid w:val="00A162A2"/>
    <w:rsid w:val="00A2050B"/>
    <w:rsid w:val="00A520A2"/>
    <w:rsid w:val="00A67F2D"/>
    <w:rsid w:val="00A72D58"/>
    <w:rsid w:val="00A75FB4"/>
    <w:rsid w:val="00A90C01"/>
    <w:rsid w:val="00A95C7B"/>
    <w:rsid w:val="00AB5E7B"/>
    <w:rsid w:val="00AB6BBA"/>
    <w:rsid w:val="00AC0C0B"/>
    <w:rsid w:val="00AD66E4"/>
    <w:rsid w:val="00AE4CE3"/>
    <w:rsid w:val="00B00816"/>
    <w:rsid w:val="00B03204"/>
    <w:rsid w:val="00B0358A"/>
    <w:rsid w:val="00B078C3"/>
    <w:rsid w:val="00B0791C"/>
    <w:rsid w:val="00B229D0"/>
    <w:rsid w:val="00B24FCF"/>
    <w:rsid w:val="00B425CB"/>
    <w:rsid w:val="00B42AF2"/>
    <w:rsid w:val="00B55A2E"/>
    <w:rsid w:val="00B66C28"/>
    <w:rsid w:val="00B7274B"/>
    <w:rsid w:val="00B9061F"/>
    <w:rsid w:val="00B90D84"/>
    <w:rsid w:val="00B948C5"/>
    <w:rsid w:val="00BB46FD"/>
    <w:rsid w:val="00BC32C7"/>
    <w:rsid w:val="00BD655D"/>
    <w:rsid w:val="00BE67C9"/>
    <w:rsid w:val="00C0100D"/>
    <w:rsid w:val="00C017D0"/>
    <w:rsid w:val="00C14F5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E4BBA"/>
    <w:rsid w:val="00CF68DC"/>
    <w:rsid w:val="00D05FE3"/>
    <w:rsid w:val="00D14483"/>
    <w:rsid w:val="00D2042F"/>
    <w:rsid w:val="00D26436"/>
    <w:rsid w:val="00D26587"/>
    <w:rsid w:val="00D3031D"/>
    <w:rsid w:val="00D30A05"/>
    <w:rsid w:val="00D43900"/>
    <w:rsid w:val="00D4552B"/>
    <w:rsid w:val="00D57CFE"/>
    <w:rsid w:val="00D649C7"/>
    <w:rsid w:val="00D760DC"/>
    <w:rsid w:val="00D7792A"/>
    <w:rsid w:val="00D814DE"/>
    <w:rsid w:val="00D82D9F"/>
    <w:rsid w:val="00D9153B"/>
    <w:rsid w:val="00D91CB1"/>
    <w:rsid w:val="00DA3907"/>
    <w:rsid w:val="00DC0C93"/>
    <w:rsid w:val="00DC121F"/>
    <w:rsid w:val="00DC4B2A"/>
    <w:rsid w:val="00DC56F9"/>
    <w:rsid w:val="00DD5C79"/>
    <w:rsid w:val="00DE23D4"/>
    <w:rsid w:val="00DF05C0"/>
    <w:rsid w:val="00E03EF9"/>
    <w:rsid w:val="00E13AFD"/>
    <w:rsid w:val="00E24989"/>
    <w:rsid w:val="00E27DF2"/>
    <w:rsid w:val="00E34B65"/>
    <w:rsid w:val="00E3631C"/>
    <w:rsid w:val="00E411DD"/>
    <w:rsid w:val="00E43D10"/>
    <w:rsid w:val="00E50CAA"/>
    <w:rsid w:val="00E51979"/>
    <w:rsid w:val="00E54FDF"/>
    <w:rsid w:val="00E805B3"/>
    <w:rsid w:val="00E95F93"/>
    <w:rsid w:val="00EB0210"/>
    <w:rsid w:val="00EB0E33"/>
    <w:rsid w:val="00EB6AB7"/>
    <w:rsid w:val="00EC17A4"/>
    <w:rsid w:val="00EC2882"/>
    <w:rsid w:val="00EC6D1E"/>
    <w:rsid w:val="00ED3748"/>
    <w:rsid w:val="00EF4905"/>
    <w:rsid w:val="00F003A7"/>
    <w:rsid w:val="00F16B2C"/>
    <w:rsid w:val="00F22255"/>
    <w:rsid w:val="00F23767"/>
    <w:rsid w:val="00F24001"/>
    <w:rsid w:val="00F41227"/>
    <w:rsid w:val="00F422C1"/>
    <w:rsid w:val="00F430C2"/>
    <w:rsid w:val="00F52B46"/>
    <w:rsid w:val="00F647F0"/>
    <w:rsid w:val="00F6794E"/>
    <w:rsid w:val="00F733FA"/>
    <w:rsid w:val="00F849D4"/>
    <w:rsid w:val="00FC58C8"/>
    <w:rsid w:val="00FC604A"/>
    <w:rsid w:val="00FD5B9B"/>
    <w:rsid w:val="00FE2550"/>
    <w:rsid w:val="00FF04C7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3A8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12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1004</TotalTime>
  <Pages>2</Pages>
  <Words>370</Words>
  <Characters>2115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84</cp:revision>
  <cp:lastPrinted>2024-10-31T13:09:00Z</cp:lastPrinted>
  <dcterms:created xsi:type="dcterms:W3CDTF">2019-11-14T13:44:00Z</dcterms:created>
  <dcterms:modified xsi:type="dcterms:W3CDTF">2024-11-15T12:23:00Z</dcterms:modified>
</cp:coreProperties>
</file>